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04AD" w:rsidR="001D572E" w:rsidP="001D572E" w:rsidRDefault="001D572E" w14:paraId="215C9FE5" w14:textId="134DDF40">
      <w:pPr>
        <w:spacing w:before="64"/>
        <w:ind w:right="129"/>
        <w:jc w:val="both"/>
        <w15:collapsed w:val="false"/>
        <w:rPr>
          <w:rFonts w:ascii="Times New Roman" w:hAnsi="Times New Roman"/>
          <w:b/>
          <w:bCs/>
          <w:color w:val="000000"/>
          <w:sz w:val="22"/>
          <w:szCs w:val="22"/>
        </w:rPr>
      </w:pPr>
      <w:bookmarkStart w:name="_GoBack" w:id="0"/>
      <w:bookmarkEnd w:id="0"/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D83B6F">
        <w:rPr>
          <w:rFonts w:ascii="Times New Roman" w:hAnsi="Times New Roman"/>
          <w:color w:val="000000"/>
          <w:shd w:val="clear" w:color="auto" w:fill="FFFFFF"/>
        </w:rPr>
        <w:t>3227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</w:t>
      </w:r>
      <w:r w:rsidR="00D83B6F">
        <w:rPr>
          <w:rFonts w:ascii="Times New Roman" w:hAnsi="Times New Roman"/>
          <w:color w:val="000000"/>
          <w:shd w:val="clear" w:color="auto" w:fill="FFFFFF"/>
        </w:rPr>
        <w:t>2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</w:t>
      </w:r>
      <w:r w:rsidR="00D83B6F">
        <w:rPr>
          <w:rFonts w:ascii="Times New Roman" w:hAnsi="Times New Roman"/>
          <w:color w:val="000000"/>
          <w:shd w:val="clear" w:color="auto" w:fill="FFFFFF"/>
        </w:rPr>
        <w:t>grebu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D83B6F">
        <w:rPr>
          <w:rFonts w:ascii="Times New Roman" w:hAnsi="Times New Roman"/>
        </w:rPr>
        <w:t xml:space="preserve">Optika Radić </w:t>
      </w:r>
      <w:r w:rsidR="00C909FD">
        <w:rPr>
          <w:rFonts w:ascii="Times New Roman" w:hAnsi="Times New Roman"/>
        </w:rPr>
        <w:t xml:space="preserve">d.o.o. u stečaju, </w:t>
      </w:r>
      <w:r w:rsidR="00D83B6F">
        <w:rPr>
          <w:rFonts w:ascii="Times New Roman" w:hAnsi="Times New Roman"/>
        </w:rPr>
        <w:t>Sesvete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:rsidRPr="00F804AD" w:rsidR="001D572E" w:rsidP="001D572E" w:rsidRDefault="001D572E" w14:paraId="796EEA5B" w14:textId="77777777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:rsidRPr="00F804AD" w:rsidR="001D572E" w:rsidP="001D572E" w:rsidRDefault="001D572E" w14:paraId="2F21A0EB" w14:textId="77777777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:rsidRPr="00F804AD" w:rsidR="001D572E" w:rsidP="001D572E" w:rsidRDefault="001D572E" w14:paraId="38271497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A75A98" w:rsidP="001D572E" w:rsidRDefault="001D572E" w14:paraId="4E4DA7B1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Pr="00A75A98" w:rsid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:rsidRPr="00A75A98" w:rsidR="00A75A98" w:rsidP="001D572E" w:rsidRDefault="00A75A98" w14:paraId="14270C0B" w14:textId="77777777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:rsidRPr="00C909FD" w:rsidR="001D572E" w:rsidP="001D572E" w:rsidRDefault="00183660" w14:paraId="3905B433" w14:textId="58A21B47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Pokretnin</w:t>
      </w:r>
      <w:r w:rsidR="00D83B6F">
        <w:rPr>
          <w:rFonts w:ascii="Times New Roman" w:hAnsi="Times New Roman"/>
          <w:color w:val="000000"/>
          <w:shd w:val="clear" w:color="auto" w:fill="FFFFFF"/>
        </w:rPr>
        <w:t>e : dioptrijske naočale, sunčane naočale, okviri za naočale. Pokretnine se prodaju isključivo skupno.</w:t>
      </w:r>
    </w:p>
    <w:p w:rsidRPr="006F1ED8" w:rsidR="001D572E" w:rsidP="001D572E" w:rsidRDefault="00183660" w14:paraId="2ADED6D4" w14:textId="48EEBBA2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Vrijednost </w:t>
      </w:r>
      <w:r w:rsidR="00D83B6F">
        <w:rPr>
          <w:rFonts w:ascii="Times New Roman" w:hAnsi="Times New Roman"/>
          <w:shd w:val="clear" w:color="auto" w:fill="FFFFFF"/>
        </w:rPr>
        <w:t>pokretnina</w:t>
      </w:r>
      <w:r w:rsidRPr="006F1ED8" w:rsidR="001D572E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Pr="006F1ED8" w:rsidR="001D572E">
        <w:rPr>
          <w:rFonts w:ascii="Times New Roman" w:hAnsi="Times New Roman"/>
          <w:shd w:val="clear" w:color="auto" w:fill="FFFFFF"/>
        </w:rPr>
        <w:t xml:space="preserve"> iznosu od </w:t>
      </w:r>
      <w:r w:rsidR="00D83B6F">
        <w:rPr>
          <w:rFonts w:ascii="Times New Roman" w:hAnsi="Times New Roman"/>
          <w:b/>
          <w:shd w:val="clear" w:color="auto" w:fill="FFFFFF"/>
        </w:rPr>
        <w:t>12.360,34</w:t>
      </w:r>
      <w:r w:rsidRPr="006F1ED8" w:rsidR="001D572E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Pr="006F1ED8" w:rsidR="001D572E">
        <w:rPr>
          <w:rFonts w:ascii="Times New Roman" w:hAnsi="Times New Roman"/>
          <w:b/>
          <w:bCs/>
        </w:rPr>
        <w:t xml:space="preserve"> </w:t>
      </w:r>
      <w:r w:rsidRPr="006F1ED8" w:rsidR="001D572E">
        <w:rPr>
          <w:rFonts w:ascii="Times New Roman" w:hAnsi="Times New Roman"/>
          <w:shd w:val="clear" w:color="auto" w:fill="FFFFFF"/>
        </w:rPr>
        <w:t>u koji iznos nije uključen PDV.</w:t>
      </w:r>
    </w:p>
    <w:p w:rsidRPr="006F1ED8" w:rsidR="001D572E" w:rsidP="001D572E" w:rsidRDefault="001D572E" w14:paraId="41E455BD" w14:textId="77777777">
      <w:pPr>
        <w:rPr>
          <w:rStyle w:val="Naglaeno"/>
          <w:rFonts w:ascii="Times New Roman" w:hAnsi="Times New Roman"/>
          <w:i/>
          <w:u w:val="single"/>
        </w:rPr>
      </w:pPr>
    </w:p>
    <w:p w:rsidRPr="006F1ED8" w:rsidR="001D572E" w:rsidP="001D572E" w:rsidRDefault="001D572E" w14:paraId="6FB9FB84" w14:textId="77777777">
      <w:pPr>
        <w:rPr>
          <w:rStyle w:val="Naglaeno"/>
          <w:rFonts w:ascii="Times New Roman" w:hAnsi="Times New Roman"/>
          <w:b w:val="false"/>
          <w:i/>
          <w:u w:val="single"/>
        </w:rPr>
      </w:pPr>
      <w:r w:rsidRPr="006F1ED8">
        <w:rPr>
          <w:rStyle w:val="Naglaeno"/>
          <w:rFonts w:ascii="Times New Roman" w:hAnsi="Times New Roman"/>
          <w:i/>
          <w:u w:val="single"/>
        </w:rPr>
        <w:t>II.</w:t>
      </w:r>
      <w:r w:rsidRPr="006F1ED8">
        <w:rPr>
          <w:rStyle w:val="Naglaeno"/>
          <w:rFonts w:ascii="Times New Roman" w:hAnsi="Times New Roman"/>
          <w:i/>
          <w:u w:val="single"/>
        </w:rPr>
        <w:tab/>
        <w:t>Ponuda</w:t>
      </w:r>
    </w:p>
    <w:p w:rsidRPr="006F1ED8" w:rsidR="001D572E" w:rsidP="001D572E" w:rsidRDefault="001D572E" w14:paraId="4CF2D836" w14:textId="77777777">
      <w:pPr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 xml:space="preserve">Ponuda trebaju sadržavati </w:t>
      </w:r>
    </w:p>
    <w:p w:rsidRPr="006F1ED8" w:rsidR="001D572E" w:rsidP="001D572E" w:rsidRDefault="001D572E" w14:paraId="1B5D60C4" w14:textId="77777777">
      <w:pPr>
        <w:pStyle w:val="Odlomakpopisa"/>
        <w:numPr>
          <w:ilvl w:val="0"/>
          <w:numId w:val="2"/>
        </w:numPr>
        <w:spacing w:line="276" w:lineRule="auto"/>
        <w:ind w:left="714" w:hanging="357"/>
        <w:jc w:val="both"/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:rsidRPr="006F1ED8" w:rsidR="001D572E" w:rsidP="001D572E" w:rsidRDefault="001D572E" w14:paraId="68560E2D" w14:textId="77777777">
      <w:pPr>
        <w:pStyle w:val="Odlomakpopisa"/>
        <w:numPr>
          <w:ilvl w:val="0"/>
          <w:numId w:val="2"/>
        </w:numPr>
        <w:spacing w:line="276" w:lineRule="auto"/>
        <w:ind w:left="714" w:hanging="357"/>
        <w:rPr>
          <w:rStyle w:val="Naglaeno"/>
          <w:rFonts w:ascii="Times New Roman" w:hAnsi="Times New Roman"/>
          <w:b w:val="false"/>
        </w:rPr>
      </w:pPr>
      <w:r w:rsidRPr="006F1ED8">
        <w:rPr>
          <w:rStyle w:val="Naglaeno"/>
          <w:rFonts w:ascii="Times New Roman" w:hAnsi="Times New Roman"/>
        </w:rPr>
        <w:t>Ponuđeni iznos kupoprodajne cijene (bez PDV-a).</w:t>
      </w:r>
    </w:p>
    <w:p w:rsidRPr="006F1ED8" w:rsidR="001D572E" w:rsidP="001D572E" w:rsidRDefault="001D572E" w14:paraId="486ABF6C" w14:textId="77777777">
      <w:pPr>
        <w:pStyle w:val="Standard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Naglaeno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Naglaeno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:rsidRPr="006F1ED8" w:rsidR="001D572E" w:rsidP="001D572E" w:rsidRDefault="001D572E" w14:paraId="423E5B5D" w14:textId="17BA199D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:rsidRPr="006F1ED8" w:rsidR="001D572E" w:rsidP="001D572E" w:rsidRDefault="001D572E" w14:paraId="6D43E369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:rsidRPr="006F1ED8" w:rsidR="001D572E" w:rsidP="001D572E" w:rsidRDefault="001D572E" w14:paraId="6078312C" w14:textId="130AE33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D83B6F">
        <w:rPr>
          <w:rFonts w:ascii="Times New Roman" w:hAnsi="Times New Roman"/>
          <w:shd w:val="clear" w:color="auto" w:fill="FFFFFF"/>
        </w:rPr>
        <w:t>1.236,03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:rsidRPr="00EA7D0D" w:rsidR="001D572E" w:rsidP="00EA7D0D" w:rsidRDefault="007C477B" w14:paraId="7E0352E7" w14:textId="6C702515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9C434C">
        <w:rPr>
          <w:rFonts w:ascii="Times New Roman" w:hAnsi="Times New Roman"/>
          <w:b/>
        </w:rPr>
        <w:t>78</w:t>
      </w:r>
      <w:r w:rsidR="002E3AD4">
        <w:rPr>
          <w:rFonts w:ascii="Times New Roman" w:hAnsi="Times New Roman"/>
          <w:b/>
        </w:rPr>
        <w:t>41240031199017</w:t>
      </w:r>
      <w:r w:rsidR="009C434C">
        <w:rPr>
          <w:rFonts w:ascii="Times New Roman" w:hAnsi="Times New Roman"/>
          <w:b/>
        </w:rPr>
        <w:t>295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:rsidRPr="006F1ED8" w:rsidR="001D572E" w:rsidP="001D572E" w:rsidRDefault="001D572E" w14:paraId="609053AA" w14:textId="7777777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:rsidRPr="006F1ED8" w:rsidR="001D572E" w:rsidP="001D572E" w:rsidRDefault="001D572E" w14:paraId="1BE68264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:rsidRPr="006F1ED8" w:rsidR="001D572E" w:rsidP="001D572E" w:rsidRDefault="001D572E" w14:paraId="752503CD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:rsidRPr="006F1ED8" w:rsidR="001D572E" w:rsidP="001D572E" w:rsidRDefault="001D572E" w14:paraId="280FC8A2" w14:textId="13B30B7F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pokretnine.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Pr="006F1ED8" w:rsidR="001D572E" w:rsidP="001D572E" w:rsidRDefault="001D572E" w14:paraId="0090BDC1" w14:textId="77777777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:rsidRPr="006F1ED8" w:rsidR="001D572E" w:rsidP="001D572E" w:rsidRDefault="001D572E" w14:paraId="4BCC52DB" w14:textId="237DE0F2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28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43119D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Pr="006F1ED8" w:rsidR="001D572E" w:rsidP="001D572E" w:rsidRDefault="001D572E" w14:paraId="789368CF" w14:textId="4F2838EC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3227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:rsidRPr="006F1ED8" w:rsidR="001D572E" w:rsidP="001D572E" w:rsidRDefault="001D572E" w14:paraId="4A28BCEB" w14:textId="33089B29">
      <w:pPr>
        <w:pStyle w:val="Standard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:rsidRPr="006F1ED8" w:rsidR="001D572E" w:rsidP="001D572E" w:rsidRDefault="001D572E" w14:paraId="17E4569F" w14:textId="77777777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:rsidRPr="006F1ED8" w:rsidR="001D572E" w:rsidP="001D572E" w:rsidRDefault="001D572E" w14:paraId="2DDBBDAC" w14:textId="22BAD286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D83B6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30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.0</w:t>
      </w:r>
      <w:r w:rsidR="0043119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:rsidRPr="006F1ED8" w:rsidR="001D572E" w:rsidP="001D572E" w:rsidRDefault="00027EE9" w14:paraId="620833E4" w14:textId="4E945A5D">
      <w:pPr>
        <w:pStyle w:val="Standard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:rsidRPr="006F1ED8" w:rsidR="001D572E" w:rsidP="001D572E" w:rsidRDefault="001D572E" w14:paraId="6FBBABCF" w14:textId="77777777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:rsidRPr="006F1ED8" w:rsidR="001D572E" w:rsidP="001D572E" w:rsidRDefault="001D572E" w14:paraId="0DBB1951" w14:textId="77777777">
      <w:pPr>
        <w:rPr>
          <w:rFonts w:ascii="Times New Roman" w:hAnsi="Times New Roman"/>
        </w:rPr>
      </w:pPr>
    </w:p>
    <w:p w:rsidR="00506EC2" w:rsidRDefault="00506EC2" w14:paraId="5DC6E84E" w14:textId="77777777"/>
    <w:sectPr w:rsidR="00506EC2" w:rsidSect="006C539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71CB" w:rsidP="004E183F" w:rsidRDefault="006771CB" w14:paraId="4699A5E1" w14:textId="77777777">
      <w:r>
        <w:separator/>
      </w:r>
    </w:p>
  </w:endnote>
  <w:endnote w:type="continuationSeparator" w:id="0">
    <w:p w:rsidR="006771CB" w:rsidP="004E183F" w:rsidRDefault="006771CB" w14:paraId="5E26C38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4600314"/>
      <w:docPartObj>
        <w:docPartGallery w:val="Page Numbers (Bottom of Page)"/>
        <w:docPartUnique/>
      </w:docPartObj>
    </w:sdtPr>
    <w:sdtEndPr/>
    <w:sdtContent>
      <w:p w:rsidR="003F2D3C" w:rsidRDefault="008E1A45" w14:paraId="5A476CA7" w14:textId="5EE8931B">
        <w:pPr>
          <w:pStyle w:val="Podnoje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FA45FA">
          <w:rPr>
            <w:noProof/>
          </w:rPr>
          <w:t>1</w:t>
        </w:r>
        <w:r>
          <w:fldChar w:fldCharType="end"/>
        </w:r>
      </w:p>
    </w:sdtContent>
  </w:sdt>
  <w:p w:rsidR="003F2D3C" w:rsidRDefault="00FA45FA" w14:paraId="01201997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71CB" w:rsidP="004E183F" w:rsidRDefault="006771CB" w14:paraId="42759680" w14:textId="77777777">
      <w:r>
        <w:separator/>
      </w:r>
    </w:p>
  </w:footnote>
  <w:footnote w:type="continuationSeparator" w:id="0">
    <w:p w:rsidR="006771CB" w:rsidP="004E183F" w:rsidRDefault="006771CB" w14:paraId="1C79A640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1E26FE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D64C6"/>
    <w:rsid w:val="004E183F"/>
    <w:rsid w:val="00506EC2"/>
    <w:rsid w:val="00582B34"/>
    <w:rsid w:val="005C7F51"/>
    <w:rsid w:val="005F1815"/>
    <w:rsid w:val="00617E24"/>
    <w:rsid w:val="0062424F"/>
    <w:rsid w:val="006771CB"/>
    <w:rsid w:val="006779DE"/>
    <w:rsid w:val="006A2C8A"/>
    <w:rsid w:val="00746B8D"/>
    <w:rsid w:val="007561D6"/>
    <w:rsid w:val="00776E07"/>
    <w:rsid w:val="00781115"/>
    <w:rsid w:val="007B12B0"/>
    <w:rsid w:val="007C477B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E00E4"/>
    <w:rsid w:val="008E1A45"/>
    <w:rsid w:val="008E7923"/>
    <w:rsid w:val="0094794B"/>
    <w:rsid w:val="009C1B01"/>
    <w:rsid w:val="009C434C"/>
    <w:rsid w:val="009D715E"/>
    <w:rsid w:val="009E3528"/>
    <w:rsid w:val="00A63461"/>
    <w:rsid w:val="00A6773A"/>
    <w:rsid w:val="00A71B63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909FD"/>
    <w:rsid w:val="00C973FD"/>
    <w:rsid w:val="00CB717F"/>
    <w:rsid w:val="00CE71A8"/>
    <w:rsid w:val="00D369C6"/>
    <w:rsid w:val="00D403E9"/>
    <w:rsid w:val="00D64180"/>
    <w:rsid w:val="00D7656D"/>
    <w:rsid w:val="00D83B6F"/>
    <w:rsid w:val="00D93044"/>
    <w:rsid w:val="00DC170E"/>
    <w:rsid w:val="00E101B2"/>
    <w:rsid w:val="00E11A5E"/>
    <w:rsid w:val="00E131E9"/>
    <w:rsid w:val="00E579D2"/>
    <w:rsid w:val="00E67558"/>
    <w:rsid w:val="00E75674"/>
    <w:rsid w:val="00EA7D0D"/>
    <w:rsid w:val="00ED7C0C"/>
    <w:rsid w:val="00F01782"/>
    <w:rsid w:val="00F17893"/>
    <w:rsid w:val="00F71433"/>
    <w:rsid w:val="00FA45FA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77ADFCD"/>
  <w15:docId w15:val="{F078E227-7FBA-4356-B8EA-74F9927F926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0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D572E"/>
    <w:pPr>
      <w:spacing w:line="240" w:lineRule="auto"/>
    </w:pPr>
    <w:rPr>
      <w:rFonts w:ascii="Arial" w:hAnsi="Arial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Naglaeno">
    <w:name w:val="Strong"/>
    <w:basedOn w:val="Zadanifontodlomka"/>
    <w:qFormat/>
    <w:rsid w:val="001D572E"/>
    <w:rPr>
      <w:b/>
      <w:bCs/>
    </w:rPr>
  </w:style>
  <w:style w:type="paragraph" w:styleId="Odlomakpopisa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D572E"/>
    <w:rPr>
      <w:rFonts w:ascii="Arial" w:hAnsi="Arial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A7D0D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A71B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1B63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1B63"/>
    <w:rPr>
      <w:rFonts w:ascii="Times New Roman" w:hAnsi="Times New Roman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1B63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1B63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1B6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1B63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988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2218</properties:Characters>
  <properties:Lines>52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2024-08-12T06:46:00Z</dcterms:created>
  <dc:creator>Samsung</dc:creator>
  <cp:lastModifiedBy>Ružica Dubravac</cp:lastModifiedBy>
  <cp:lastPrinted>2024-08-12T06:46:00Z</cp:lastPrinted>
  <dcterms:modified xmlns:xsi="http://www.w3.org/2001/XMLSchema-instance" xsi:type="dcterms:W3CDTF">2024-08-12T06:46:00Z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St-3227/2022-31-1 - oglas- prodaja 1 (oglas- prodaja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